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C254D" w14:textId="1ABB1F52" w:rsidR="00BB34E2" w:rsidRDefault="00BB34E2" w:rsidP="00BB34E2">
      <w:r>
        <w:rPr>
          <w:u w:val="single"/>
        </w:rPr>
        <w:t>Beatrice MILNER</w:t>
      </w:r>
      <w:r>
        <w:t xml:space="preserve">      (fl.1409)</w:t>
      </w:r>
    </w:p>
    <w:p w14:paraId="29FFE167" w14:textId="77777777" w:rsidR="00BB34E2" w:rsidRDefault="00BB34E2" w:rsidP="00BB34E2"/>
    <w:p w14:paraId="58770282" w14:textId="77777777" w:rsidR="00BB34E2" w:rsidRDefault="00BB34E2" w:rsidP="00BB34E2"/>
    <w:p w14:paraId="68A82A1D" w14:textId="01F9AFF4" w:rsidR="00BB34E2" w:rsidRDefault="00BB34E2" w:rsidP="00BB34E2">
      <w:r>
        <w:t>D</w:t>
      </w:r>
      <w:r>
        <w:t>aughter of William Milner of Wigton (in Harewood, Yorkshire).</w:t>
      </w:r>
    </w:p>
    <w:p w14:paraId="1664822A" w14:textId="26F63AB4" w:rsidR="00BB34E2" w:rsidRDefault="00BB34E2" w:rsidP="00BB34E2">
      <w:r>
        <w:t>(</w:t>
      </w:r>
      <w:hyperlink r:id="rId6" w:history="1">
        <w:r w:rsidRPr="00CD1239">
          <w:rPr>
            <w:rStyle w:val="Hyperlink"/>
          </w:rPr>
          <w:t>www.medievalgenealogy.org.uk/fines/abstracts/CP_25_1_279_151.shtml</w:t>
        </w:r>
      </w:hyperlink>
      <w:r>
        <w:t>)</w:t>
      </w:r>
    </w:p>
    <w:p w14:paraId="5BF4E413" w14:textId="633508CE" w:rsidR="00BB34E2" w:rsidRDefault="00BB34E2" w:rsidP="00BB34E2">
      <w:r>
        <w:t>= Robert del Hill(q.v.).</w:t>
      </w:r>
    </w:p>
    <w:p w14:paraId="049FB91B" w14:textId="7E8CF45B" w:rsidR="00BB34E2" w:rsidRPr="00BB34E2" w:rsidRDefault="00BB34E2" w:rsidP="00BB34E2">
      <w:r>
        <w:t>(ibid.)</w:t>
      </w:r>
    </w:p>
    <w:p w14:paraId="28E240C1" w14:textId="77777777" w:rsidR="00BB34E2" w:rsidRDefault="00BB34E2" w:rsidP="00BB34E2"/>
    <w:p w14:paraId="0ADAE822" w14:textId="77777777" w:rsidR="00BB34E2" w:rsidRDefault="00BB34E2" w:rsidP="00BB34E2"/>
    <w:p w14:paraId="0B0826CA" w14:textId="62DFDE88" w:rsidR="00BB34E2" w:rsidRDefault="00BB34E2" w:rsidP="00BB34E2">
      <w:r>
        <w:t>17 May1409</w:t>
      </w:r>
      <w:r>
        <w:tab/>
        <w:t xml:space="preserve">They were granted the remainder of 2 bovates of land and 3 acres of </w:t>
      </w:r>
      <w:r>
        <w:tab/>
      </w:r>
      <w:r>
        <w:tab/>
      </w:r>
      <w:r>
        <w:tab/>
        <w:t xml:space="preserve">meadow in Askwith, </w:t>
      </w:r>
      <w:smartTag w:uri="urn:schemas-microsoft-com:office:smarttags" w:element="place">
        <w:r>
          <w:t>Yorkshire</w:t>
        </w:r>
      </w:smartTag>
      <w:r>
        <w:t>.   (ibid.)</w:t>
      </w:r>
    </w:p>
    <w:p w14:paraId="4168FEC5" w14:textId="7402A39B" w:rsidR="00BB34E2" w:rsidRDefault="00BB34E2" w:rsidP="00BB34E2"/>
    <w:p w14:paraId="244B5B8F" w14:textId="7A04464D" w:rsidR="00BB34E2" w:rsidRDefault="00BB34E2" w:rsidP="00BB34E2"/>
    <w:p w14:paraId="1109F182" w14:textId="311FB44C" w:rsidR="00BB34E2" w:rsidRDefault="00BB34E2" w:rsidP="00BB34E2">
      <w:r>
        <w:t>8 August 2022</w:t>
      </w:r>
    </w:p>
    <w:p w14:paraId="79948C8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76EFF" w14:textId="77777777" w:rsidR="00BB34E2" w:rsidRDefault="00BB34E2" w:rsidP="009139A6">
      <w:r>
        <w:separator/>
      </w:r>
    </w:p>
  </w:endnote>
  <w:endnote w:type="continuationSeparator" w:id="0">
    <w:p w14:paraId="0243C03D" w14:textId="77777777" w:rsidR="00BB34E2" w:rsidRDefault="00BB34E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F614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659F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2D52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150E6" w14:textId="77777777" w:rsidR="00BB34E2" w:rsidRDefault="00BB34E2" w:rsidP="009139A6">
      <w:r>
        <w:separator/>
      </w:r>
    </w:p>
  </w:footnote>
  <w:footnote w:type="continuationSeparator" w:id="0">
    <w:p w14:paraId="1AC342F4" w14:textId="77777777" w:rsidR="00BB34E2" w:rsidRDefault="00BB34E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F782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E928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F4C5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4E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B34E2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2906EB2E"/>
  <w15:chartTrackingRefBased/>
  <w15:docId w15:val="{7949919C-9EC7-4A64-8031-89C68B66A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4E2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B34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34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79_151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2022-08-08T07:33:00Z</dcterms:created>
  <dcterms:modified xsi:type="dcterms:W3CDTF">2022-08-08T07:35:00Z</dcterms:modified>
</cp:coreProperties>
</file>